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3497" w14:textId="7CA68EF2" w:rsidR="00746750" w:rsidRPr="00746750" w:rsidRDefault="00746750" w:rsidP="00FB6FBC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 w:rsidR="00495CC3">
        <w:rPr>
          <w:rFonts w:ascii="Arial" w:eastAsia="SimSun" w:hAnsi="Arial"/>
          <w:b/>
          <w:noProof/>
          <w:sz w:val="24"/>
          <w:lang w:eastAsia="zh-CN"/>
        </w:rPr>
        <w:t>11</w:t>
      </w:r>
      <w:r w:rsidR="00BF38E7">
        <w:rPr>
          <w:rFonts w:ascii="Arial" w:eastAsia="SimSun" w:hAnsi="Arial"/>
          <w:b/>
          <w:noProof/>
          <w:sz w:val="24"/>
          <w:lang w:eastAsia="zh-CN"/>
        </w:rPr>
        <w:t>3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 </w:t>
      </w:r>
      <w:r w:rsidR="00BF38E7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 w:rsidR="00195953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 w:rsidR="00495CC3">
        <w:rPr>
          <w:rFonts w:ascii="Arial" w:eastAsia="SimSun" w:hAnsi="Arial"/>
          <w:b/>
          <w:noProof/>
          <w:sz w:val="24"/>
          <w:lang w:eastAsia="zh-CN"/>
        </w:rPr>
        <w:t>4</w:t>
      </w:r>
      <w:r w:rsidR="00CD54E2">
        <w:rPr>
          <w:rFonts w:ascii="Arial" w:eastAsia="SimSun" w:hAnsi="Arial"/>
          <w:b/>
          <w:noProof/>
          <w:sz w:val="24"/>
          <w:lang w:eastAsia="zh-CN"/>
        </w:rPr>
        <w:t>1</w:t>
      </w:r>
      <w:r w:rsidR="00E358D9">
        <w:rPr>
          <w:rFonts w:ascii="Arial" w:eastAsia="SimSun" w:hAnsi="Arial"/>
          <w:b/>
          <w:noProof/>
          <w:sz w:val="24"/>
          <w:lang w:eastAsia="zh-CN"/>
        </w:rPr>
        <w:t>8578</w:t>
      </w:r>
    </w:p>
    <w:bookmarkEnd w:id="0"/>
    <w:bookmarkEnd w:id="1"/>
    <w:bookmarkEnd w:id="2"/>
    <w:p w14:paraId="543E4E08" w14:textId="4C3CDCE3" w:rsidR="00195953" w:rsidRPr="0052514D" w:rsidRDefault="00BF38E7" w:rsidP="001959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Orlando</w:t>
      </w:r>
      <w:r w:rsidR="0019595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US</w:t>
      </w:r>
      <w:r w:rsidR="00195953">
        <w:rPr>
          <w:rFonts w:eastAsia="SimSun" w:cs="Arial"/>
          <w:sz w:val="24"/>
          <w:szCs w:val="24"/>
          <w:lang w:eastAsia="zh-CN"/>
        </w:rPr>
        <w:t>, 1</w:t>
      </w:r>
      <w:r>
        <w:rPr>
          <w:rFonts w:eastAsia="SimSun" w:cs="Arial"/>
          <w:sz w:val="24"/>
          <w:szCs w:val="24"/>
          <w:lang w:eastAsia="zh-CN"/>
        </w:rPr>
        <w:t>8</w:t>
      </w:r>
      <w:r w:rsidR="00195953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195953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22</w:t>
      </w:r>
      <w:r w:rsidR="00195953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19595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</w:t>
      </w:r>
      <w:r w:rsidR="00195953"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2E469981" w14:textId="77777777" w:rsidR="00195953" w:rsidRPr="00EE53AA" w:rsidRDefault="00195953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5C51B89F" w:rsidR="005929A6" w:rsidRPr="003D5450" w:rsidRDefault="005929A6" w:rsidP="00987DF6">
      <w:pPr>
        <w:ind w:left="1985" w:hanging="1985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159A9" w:rsidRPr="009159A9">
        <w:rPr>
          <w:rFonts w:ascii="Arial" w:hAnsi="Arial" w:cs="Arial"/>
          <w:sz w:val="22"/>
          <w:lang w:eastAsia="zh-CN"/>
        </w:rPr>
        <w:t>On reference architecture and RF capability for type 4 UE</w:t>
      </w:r>
      <w:r w:rsidR="00195953">
        <w:rPr>
          <w:rFonts w:ascii="Arial" w:hAnsi="Arial" w:cs="Arial"/>
          <w:sz w:val="22"/>
          <w:lang w:eastAsia="zh-CN"/>
        </w:rPr>
        <w:t xml:space="preserve"> </w:t>
      </w:r>
    </w:p>
    <w:p w14:paraId="47A7A0E8" w14:textId="30E35FC4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BF38E7">
        <w:rPr>
          <w:rFonts w:ascii="Arial" w:hAnsi="Arial" w:cs="Arial"/>
          <w:sz w:val="22"/>
        </w:rPr>
        <w:t>7.5.2.3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53F2B5F5" w14:textId="4C97558D" w:rsidR="004D1D66" w:rsidRDefault="00B84B02" w:rsidP="00E07483">
      <w:pPr>
        <w:jc w:val="both"/>
        <w:rPr>
          <w:kern w:val="2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FE2286" wp14:editId="009EB37B">
                <wp:simplePos x="0" y="0"/>
                <wp:positionH relativeFrom="column">
                  <wp:posOffset>-3175</wp:posOffset>
                </wp:positionH>
                <wp:positionV relativeFrom="paragraph">
                  <wp:posOffset>404495</wp:posOffset>
                </wp:positionV>
                <wp:extent cx="6045835" cy="1828800"/>
                <wp:effectExtent l="0" t="0" r="12065" b="11430"/>
                <wp:wrapSquare wrapText="bothSides"/>
                <wp:docPr id="9082386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58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9C54BA" w14:textId="77777777" w:rsidR="00B84B02" w:rsidRPr="00B84B02" w:rsidRDefault="00B84B02" w:rsidP="00B84B02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spacing w:after="24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B84B02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&lt; Issue 3-4: Reference UE architecture</w:t>
                            </w:r>
                            <w:r w:rsidRPr="00B84B02">
                              <w:rPr>
                                <w:rFonts w:ascii="Times New Roman" w:eastAsia="Yu Mincho" w:hAnsi="Times New Roman"/>
                                <w:b/>
                                <w:bCs/>
                                <w:sz w:val="20"/>
                                <w:lang w:eastAsia="ja-JP"/>
                              </w:rPr>
                              <w:t xml:space="preserve"> </w:t>
                            </w:r>
                            <w:r w:rsidRPr="00B84B02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&gt;</w:t>
                            </w:r>
                          </w:p>
                          <w:p w14:paraId="796B18B1" w14:textId="77777777" w:rsidR="00B84B02" w:rsidRPr="00B84B02" w:rsidRDefault="00B84B02" w:rsidP="00B84B02">
                            <w:pPr>
                              <w:rPr>
                                <w:b/>
                                <w:lang w:val="en-US" w:eastAsia="zh-CN"/>
                              </w:rPr>
                            </w:pPr>
                            <w:r w:rsidRPr="00B84B02">
                              <w:rPr>
                                <w:b/>
                                <w:lang w:val="en-US" w:eastAsia="zh-CN"/>
                              </w:rPr>
                              <w:t>Way Forward:</w:t>
                            </w:r>
                          </w:p>
                          <w:p w14:paraId="1C9F3630" w14:textId="77777777" w:rsidR="00B84B02" w:rsidRPr="00B84B02" w:rsidRDefault="00B84B02" w:rsidP="00B84B02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18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B84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Continue further discussion on the following aspects for reference UE architecture in the next meeting.</w:t>
                            </w:r>
                          </w:p>
                          <w:p w14:paraId="22EE9AE4" w14:textId="77777777" w:rsidR="00B84B02" w:rsidRPr="00B84B02" w:rsidRDefault="00B84B02" w:rsidP="00B84B02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spacing w:after="18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B84B02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Comments of proposed </w:t>
                            </w:r>
                            <w:r w:rsidRPr="00B84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reference UE architecture table</w:t>
                            </w:r>
                          </w:p>
                          <w:p w14:paraId="36B8F34C" w14:textId="77777777" w:rsidR="00B84B02" w:rsidRPr="00B84B02" w:rsidRDefault="00B84B02" w:rsidP="00B84B02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spacing w:after="18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B84B02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Partially/fully shared</w:t>
                            </w:r>
                          </w:p>
                          <w:p w14:paraId="445B1FE6" w14:textId="77777777" w:rsidR="00B84B02" w:rsidRPr="00B84B02" w:rsidRDefault="00B84B02" w:rsidP="00B84B02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spacing w:after="18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B84B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Differentiate Type 1a and 1b</w:t>
                            </w:r>
                          </w:p>
                          <w:p w14:paraId="595EDB0E" w14:textId="5652DFA8" w:rsidR="00B84B02" w:rsidRPr="00B84B02" w:rsidRDefault="00B84B02" w:rsidP="00B84B02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spacing w:after="18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B84B02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If identified, other additional issues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FE22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25pt;margin-top:31.85pt;width:476.0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" filled="f" strokeweight=".5pt">
                <v:fill o:detectmouseclick="t"/>
                <v:textbox style="mso-fit-shape-to-text:t">
                  <w:txbxContent>
                    <w:p w14:paraId="259C54BA" w14:textId="77777777" w:rsidR="00B84B02" w:rsidRPr="00B84B02" w:rsidRDefault="00B84B02" w:rsidP="00B84B02">
                      <w:pPr>
                        <w:pStyle w:val="Heading2"/>
                        <w:numPr>
                          <w:ilvl w:val="0"/>
                          <w:numId w:val="0"/>
                        </w:numPr>
                        <w:spacing w:after="240"/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</w:pPr>
                      <w:r w:rsidRPr="00B84B02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>&lt; Issue 3-4: Reference UE architecture</w:t>
                      </w:r>
                      <w:r w:rsidRPr="00B84B02">
                        <w:rPr>
                          <w:rFonts w:ascii="Times New Roman" w:eastAsia="Yu Mincho" w:hAnsi="Times New Roman"/>
                          <w:b/>
                          <w:bCs/>
                          <w:sz w:val="20"/>
                          <w:lang w:eastAsia="ja-JP"/>
                        </w:rPr>
                        <w:t xml:space="preserve"> </w:t>
                      </w:r>
                      <w:r w:rsidRPr="00B84B02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>&gt;</w:t>
                      </w:r>
                    </w:p>
                    <w:p w14:paraId="796B18B1" w14:textId="77777777" w:rsidR="00B84B02" w:rsidRPr="00B84B02" w:rsidRDefault="00B84B02" w:rsidP="00B84B02">
                      <w:pPr>
                        <w:rPr>
                          <w:b/>
                          <w:lang w:val="en-US" w:eastAsia="zh-CN"/>
                        </w:rPr>
                      </w:pPr>
                      <w:r w:rsidRPr="00B84B02">
                        <w:rPr>
                          <w:b/>
                          <w:lang w:val="en-US" w:eastAsia="zh-CN"/>
                        </w:rPr>
                        <w:t>Way Forward:</w:t>
                      </w:r>
                    </w:p>
                    <w:p w14:paraId="1C9F3630" w14:textId="77777777" w:rsidR="00B84B02" w:rsidRPr="00B84B02" w:rsidRDefault="00B84B02" w:rsidP="00B84B02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18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B84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Continue further discussion on the following aspects for reference UE architecture in the next meeting.</w:t>
                      </w:r>
                    </w:p>
                    <w:p w14:paraId="22EE9AE4" w14:textId="77777777" w:rsidR="00B84B02" w:rsidRPr="00B84B02" w:rsidRDefault="00B84B02" w:rsidP="00B84B02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spacing w:after="18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B84B02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Comments of proposed </w:t>
                      </w:r>
                      <w:r w:rsidRPr="00B84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reference UE architecture table</w:t>
                      </w:r>
                    </w:p>
                    <w:p w14:paraId="36B8F34C" w14:textId="77777777" w:rsidR="00B84B02" w:rsidRPr="00B84B02" w:rsidRDefault="00B84B02" w:rsidP="00B84B02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spacing w:after="18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B84B02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Partially/fully shared</w:t>
                      </w:r>
                    </w:p>
                    <w:p w14:paraId="445B1FE6" w14:textId="77777777" w:rsidR="00B84B02" w:rsidRPr="00B84B02" w:rsidRDefault="00B84B02" w:rsidP="00B84B02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spacing w:after="18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B84B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Differentiate Type 1a and 1b</w:t>
                      </w:r>
                    </w:p>
                    <w:p w14:paraId="595EDB0E" w14:textId="5652DFA8" w:rsidR="00B84B02" w:rsidRPr="00B84B02" w:rsidRDefault="00B84B02" w:rsidP="00B84B02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spacing w:after="18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B84B02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If identified, other additional issues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kern w:val="2"/>
          <w:lang w:val="en-US" w:eastAsia="zh-CN"/>
        </w:rPr>
        <w:t>T</w:t>
      </w:r>
      <w:r>
        <w:rPr>
          <w:rFonts w:hint="eastAsia"/>
          <w:kern w:val="2"/>
          <w:lang w:val="en-US" w:eastAsia="zh-CN"/>
        </w:rPr>
        <w:t xml:space="preserve">here </w:t>
      </w:r>
      <w:r w:rsidRPr="00B84B02">
        <w:rPr>
          <w:rFonts w:hint="eastAsia"/>
          <w:kern w:val="2"/>
          <w:lang w:val="en-US" w:eastAsia="zh-CN"/>
        </w:rPr>
        <w:t xml:space="preserve">were </w:t>
      </w:r>
      <w:r w:rsidRPr="00B84B02">
        <w:rPr>
          <w:kern w:val="2"/>
          <w:lang w:val="en-US" w:eastAsia="zh-CN"/>
        </w:rPr>
        <w:t xml:space="preserve">some discussions on the problem </w:t>
      </w:r>
      <w:r>
        <w:rPr>
          <w:kern w:val="2"/>
          <w:lang w:val="en-US" w:eastAsia="zh-CN"/>
        </w:rPr>
        <w:t>for</w:t>
      </w:r>
      <w:r w:rsidRPr="00B84B02">
        <w:rPr>
          <w:kern w:val="2"/>
          <w:lang w:val="en-US" w:eastAsia="zh-CN"/>
        </w:rPr>
        <w:t xml:space="preserve"> reference architecture for type 4 UE based on [1,2,3]. It was agreed to have further discussion and clarification </w:t>
      </w:r>
      <w:r w:rsidR="004D1D66">
        <w:rPr>
          <w:kern w:val="2"/>
          <w:lang w:val="en-US" w:eastAsia="zh-CN"/>
        </w:rPr>
        <w:t>Reference [</w:t>
      </w:r>
      <w:r w:rsidR="003329DA">
        <w:rPr>
          <w:kern w:val="2"/>
          <w:lang w:val="en-US" w:eastAsia="zh-CN"/>
        </w:rPr>
        <w:t>4</w:t>
      </w:r>
      <w:r w:rsidR="004D1D66">
        <w:rPr>
          <w:kern w:val="2"/>
          <w:lang w:val="en-US" w:eastAsia="zh-CN"/>
        </w:rPr>
        <w:t>]</w:t>
      </w:r>
      <w:r w:rsidR="00F21F92">
        <w:rPr>
          <w:kern w:val="2"/>
          <w:lang w:val="en-US" w:eastAsia="zh-CN"/>
        </w:rPr>
        <w:t xml:space="preserve"> </w:t>
      </w:r>
      <w:r w:rsidR="00542C10">
        <w:rPr>
          <w:kern w:val="2"/>
          <w:lang w:val="en-US" w:eastAsia="zh-CN"/>
        </w:rPr>
        <w:t xml:space="preserve"> </w:t>
      </w:r>
    </w:p>
    <w:p w14:paraId="5807955E" w14:textId="0ADAD78E" w:rsidR="00195953" w:rsidRDefault="00195953" w:rsidP="00B84B02">
      <w:pPr>
        <w:spacing w:before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This contribution </w:t>
      </w:r>
      <w:r w:rsidR="00B84B02">
        <w:rPr>
          <w:kern w:val="2"/>
          <w:lang w:val="en-US" w:eastAsia="zh-CN"/>
        </w:rPr>
        <w:t>gives our view on how solve this issue.</w:t>
      </w:r>
      <w:r w:rsidR="004D1D66">
        <w:rPr>
          <w:rFonts w:ascii="Arial" w:eastAsiaTheme="minorEastAsia" w:hAnsi="Arial" w:cs="Arial"/>
          <w:sz w:val="18"/>
          <w:szCs w:val="18"/>
        </w:rPr>
        <w:t xml:space="preserve">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010D22BB" w14:textId="199CFE93" w:rsidR="00195953" w:rsidRPr="009159A9" w:rsidRDefault="004043DA" w:rsidP="001159F1">
      <w:pPr>
        <w:rPr>
          <w:lang w:val="en-US" w:eastAsia="zh-CN"/>
        </w:rPr>
      </w:pPr>
      <w:r>
        <w:t>As discussed in [</w:t>
      </w:r>
      <w:r w:rsidR="003329DA">
        <w:t>5</w:t>
      </w:r>
      <w:r>
        <w:t>],</w:t>
      </w:r>
      <w:r w:rsidR="00FD21C1">
        <w:t xml:space="preserve"> type 4a and 4b architecture were assumed</w:t>
      </w:r>
      <w:r w:rsidR="00C545DA">
        <w:t xml:space="preserve"> as the baseline for type 4 UE capability and requirement development</w:t>
      </w:r>
      <w:r>
        <w:t xml:space="preserve"> which</w:t>
      </w:r>
      <w:r w:rsidR="00F05DE6">
        <w:t xml:space="preserve"> indicates th</w:t>
      </w:r>
      <w:r w:rsidR="009159A9">
        <w:t>at</w:t>
      </w:r>
      <w:r w:rsidR="00F05DE6">
        <w:t xml:space="preserve"> type 4 UE has 6/8 independent Rx chain from LNA to </w:t>
      </w:r>
      <w:proofErr w:type="spellStart"/>
      <w:r w:rsidR="00F05DE6">
        <w:t>analog</w:t>
      </w:r>
      <w:proofErr w:type="spellEnd"/>
      <w:r w:rsidR="00F05DE6">
        <w:t xml:space="preserve"> B</w:t>
      </w:r>
      <w:r w:rsidR="009159A9">
        <w:rPr>
          <w:rFonts w:hint="eastAsia"/>
          <w:lang w:eastAsia="zh-CN"/>
        </w:rPr>
        <w:t>B</w:t>
      </w:r>
      <w:r w:rsidR="009159A9">
        <w:rPr>
          <w:lang w:val="en-US" w:eastAsia="zh-CN"/>
        </w:rPr>
        <w:t xml:space="preserve"> without further splitting after LNA for each Rx chain.</w:t>
      </w:r>
    </w:p>
    <w:p w14:paraId="6985A4E9" w14:textId="5AAC60BA" w:rsidR="00C545DA" w:rsidRPr="00C545DA" w:rsidRDefault="00C545DA" w:rsidP="00C545DA">
      <w:pPr>
        <w:pStyle w:val="TH"/>
        <w:spacing w:after="120"/>
        <w:rPr>
          <w:rFonts w:eastAsia="Times New Roman"/>
          <w:sz w:val="18"/>
          <w:szCs w:val="18"/>
          <w:lang w:eastAsia="zh-CN"/>
        </w:rPr>
      </w:pPr>
      <w:r w:rsidRPr="00C545DA">
        <w:rPr>
          <w:rFonts w:eastAsia="Times New Roman"/>
          <w:sz w:val="18"/>
          <w:szCs w:val="18"/>
          <w:lang w:eastAsia="zh-CN"/>
        </w:rPr>
        <w:t xml:space="preserve">Table 2.1-1 reference architecture 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6C0347" w:rsidRPr="00E55EC0" w14:paraId="2D1BF93B" w14:textId="77777777" w:rsidTr="00762325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4D64CF8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5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4C537A05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97CE6F0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07B445DB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29E88CA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5969591B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98C4A9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5617086E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4CAB41E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10CCC08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42FC2BD1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5F29D3C1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2AD835B" w14:textId="77777777" w:rsidR="006C0347" w:rsidRPr="00E55EC0" w:rsidRDefault="006C0347" w:rsidP="00762325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59517A5" w14:textId="77777777" w:rsidR="006C0347" w:rsidRPr="00E55EC0" w:rsidRDefault="006C0347" w:rsidP="00762325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33B8E9C3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7ECA8FE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6C0347" w:rsidRPr="00E55EC0" w14:paraId="55415C78" w14:textId="77777777" w:rsidTr="0076232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53527E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3495A4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018616E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25E8F6F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0B150F7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D7C040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9B424FC" w14:textId="77777777" w:rsidR="006C0347" w:rsidRPr="00E55EC0" w:rsidRDefault="006C0347" w:rsidP="00762325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EFBD594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E3D562B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21FB3CB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6C0347" w:rsidRPr="00E55EC0" w14:paraId="6FDF682E" w14:textId="77777777" w:rsidTr="00762325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854CBF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FDE1D77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1D5584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668962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B16C09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C8A83A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E8F368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CECBE7" w14:textId="77777777" w:rsidR="006C0347" w:rsidRPr="00E55EC0" w:rsidRDefault="006C0347" w:rsidP="00762325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711EC7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B6AB88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C0347" w:rsidRPr="00E55EC0" w14:paraId="0F36FB01" w14:textId="77777777" w:rsidTr="0076232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8AC9C94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0FFBAF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DB3C64F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64CB89DB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6F74897F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4CBBF67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77AAC67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834F164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21D5A79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B24C94C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D4B2D5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8166BEA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6C0347" w:rsidRPr="00E55EC0" w14:paraId="1EB496D9" w14:textId="77777777" w:rsidTr="00762325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6BE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5377567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B9FA3BE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6599A20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67A78E6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37CB6AB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27890E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5632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63994C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0759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BC38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C0347" w:rsidRPr="00E55EC0" w14:paraId="728A8AAA" w14:textId="77777777" w:rsidTr="0076232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10BC8E5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C26A64D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1C698C9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AE0356D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66E91B5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AD8910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1400C2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11E71B5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7FD022D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0492E85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C0347" w:rsidRPr="00E55EC0" w14:paraId="0D2F1FAB" w14:textId="77777777" w:rsidTr="00762325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F6A09B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B7C3618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34241D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65A4DDE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16A159D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DCC0B5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DAEFC1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2C83F8" w14:textId="77777777" w:rsidR="006C0347" w:rsidRPr="00E55EC0" w:rsidRDefault="006C0347" w:rsidP="00762325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CFBE85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CCF710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C0347" w:rsidRPr="00E55EC0" w14:paraId="3EC6AF6D" w14:textId="77777777" w:rsidTr="0076232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3DEAA87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040DADA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318C6E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8940A99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26778A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68BC2A8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AB77EC5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C87404E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BBACA06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7E53247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C0347" w:rsidRPr="00E55EC0" w14:paraId="3ACEFCC3" w14:textId="77777777" w:rsidTr="00762325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44B612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209C9B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8BA6DA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48CD654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A074C40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505172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2BB3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3C48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7038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FAEB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C0347" w:rsidRPr="00E55EC0" w14:paraId="0F8BCEE1" w14:textId="77777777" w:rsidTr="0076232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C3943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8DCFD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2B0C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6A5689C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52AB1518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50D3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7D19D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1527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1A4B429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A04D28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CBD38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3BDF9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6C0347" w:rsidRPr="00E55EC0" w14:paraId="3E6FABCA" w14:textId="77777777" w:rsidTr="00762325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43EA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627FE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9401F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DCC70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8C319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16AD4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C0B3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889B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D6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6D47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CDB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C0347" w:rsidRPr="00E55EC0" w14:paraId="597E86BF" w14:textId="77777777" w:rsidTr="00762325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1E40FE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03D97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7CA95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7639237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01ED2AE4" w14:textId="77777777" w:rsidR="006C0347" w:rsidRPr="00E55EC0" w:rsidRDefault="006C0347" w:rsidP="00762325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3175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23187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2F43C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4407F16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5827F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FDD4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6671D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6C0347" w:rsidRPr="00E55EC0" w14:paraId="7A962E7F" w14:textId="77777777" w:rsidTr="00762325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249A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D1245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2B13D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658A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33923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3B7F9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5B781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A6DB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F4F9" w14:textId="77777777" w:rsidR="006C0347" w:rsidRPr="00E55EC0" w:rsidRDefault="006C0347" w:rsidP="0076232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F75C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47D" w14:textId="77777777" w:rsidR="006C0347" w:rsidRPr="00E55EC0" w:rsidRDefault="006C0347" w:rsidP="00762325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bookmarkEnd w:id="5"/>
    </w:tbl>
    <w:p w14:paraId="4521F6EA" w14:textId="77777777" w:rsidR="00C545DA" w:rsidRDefault="00C545DA" w:rsidP="001159F1"/>
    <w:p w14:paraId="0D660A4D" w14:textId="47142B81" w:rsidR="00C545DA" w:rsidRDefault="00B6015F" w:rsidP="001159F1">
      <w:r>
        <w:t xml:space="preserve">It was also agreed </w:t>
      </w:r>
      <w:r w:rsidR="003329DA">
        <w:t xml:space="preserve">for type 4 UE </w:t>
      </w:r>
      <w:r>
        <w:t xml:space="preserve">to support the </w:t>
      </w:r>
      <w:r w:rsidR="00473D8D">
        <w:t>following</w:t>
      </w:r>
      <w:r w:rsidR="00F05DE6">
        <w:t xml:space="preserve"> </w:t>
      </w:r>
      <w:r>
        <w:t xml:space="preserve">2 </w:t>
      </w:r>
      <w:r w:rsidR="00F05DE6">
        <w:t>capability set</w:t>
      </w:r>
      <w:r>
        <w:t xml:space="preserve">s </w:t>
      </w:r>
      <w:r w:rsidR="00F05DE6">
        <w:t>[3]</w:t>
      </w:r>
      <w:r w:rsidR="006C0347">
        <w:t xml:space="preserve"> with the assumption that </w:t>
      </w:r>
      <w:r w:rsidR="009159A9">
        <w:t>t</w:t>
      </w:r>
      <w:r w:rsidR="004A21D7">
        <w:t>ype</w:t>
      </w:r>
      <w:r w:rsidR="004A21D7" w:rsidRPr="00C01A19">
        <w:t xml:space="preserve"> 4 UE </w:t>
      </w:r>
      <w:r w:rsidR="006C0347">
        <w:t>will</w:t>
      </w:r>
      <w:r w:rsidR="004A21D7" w:rsidRPr="00C01A19">
        <w:t xml:space="preserve"> do </w:t>
      </w:r>
      <w:r w:rsidR="009159A9">
        <w:t xml:space="preserve">hardware </w:t>
      </w:r>
      <w:r w:rsidR="004A21D7" w:rsidRPr="00C01A19">
        <w:t>reconfiguration</w:t>
      </w:r>
      <w:r w:rsidR="004A21D7">
        <w:t xml:space="preserve"> </w:t>
      </w:r>
      <w:r w:rsidR="006C0347">
        <w:t xml:space="preserve">between </w:t>
      </w:r>
      <w:r w:rsidR="004A21D7">
        <w:t xml:space="preserve">collocated condition and non-collocated condition. </w:t>
      </w:r>
      <w:r w:rsidR="003329DA">
        <w:t xml:space="preserve">When 8 MIMO layers per CC </w:t>
      </w:r>
      <w:r w:rsidR="003329DA">
        <w:lastRenderedPageBreak/>
        <w:t>is supported in collocated condition, type 4</w:t>
      </w:r>
      <w:r w:rsidR="004A21D7">
        <w:t xml:space="preserve"> UE </w:t>
      </w:r>
      <w:r w:rsidR="003329DA">
        <w:t>need</w:t>
      </w:r>
      <w:r w:rsidR="006C0347">
        <w:t>s</w:t>
      </w:r>
      <w:r w:rsidR="003329DA">
        <w:t xml:space="preserve"> to </w:t>
      </w:r>
      <w:r w:rsidR="004A21D7">
        <w:t>fully share 6/8 Rx chains for both CCs to support non-contiguous CA between these 2 CCs</w:t>
      </w:r>
      <w:r w:rsidR="006C0347">
        <w:t xml:space="preserve"> which is type 1 architecture as shown in Table 2.1-1</w:t>
      </w:r>
      <w:r w:rsidR="003329DA">
        <w:t>.</w:t>
      </w:r>
    </w:p>
    <w:p w14:paraId="25CF4B42" w14:textId="3F327198" w:rsidR="00473D8D" w:rsidRDefault="00473D8D" w:rsidP="001159F1">
      <w:r>
        <w:rPr>
          <w:noProof/>
        </w:rPr>
        <w:drawing>
          <wp:inline distT="0" distB="0" distL="0" distR="0" wp14:anchorId="4D9B21BF" wp14:editId="1CC6E7C1">
            <wp:extent cx="5935110" cy="1970560"/>
            <wp:effectExtent l="114300" t="88900" r="123190" b="125095"/>
            <wp:docPr id="2077631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734" cy="19724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E6B21CA" w14:textId="64D56204" w:rsidR="00DA20E6" w:rsidRPr="00DA20E6" w:rsidRDefault="00DA20E6" w:rsidP="001159F1">
      <w:pPr>
        <w:rPr>
          <w:b/>
          <w:bCs/>
          <w:i/>
          <w:iCs/>
        </w:rPr>
      </w:pPr>
      <w:r w:rsidRPr="00DA20E6">
        <w:rPr>
          <w:b/>
          <w:bCs/>
          <w:i/>
          <w:iCs/>
        </w:rPr>
        <w:t xml:space="preserve">Observation 1: Type 4 UE assumes fully shared Rx chain </w:t>
      </w:r>
      <w:r>
        <w:rPr>
          <w:b/>
          <w:bCs/>
          <w:i/>
          <w:iCs/>
        </w:rPr>
        <w:t xml:space="preserve">RF architecture </w:t>
      </w:r>
      <w:r w:rsidRPr="00DA20E6">
        <w:rPr>
          <w:b/>
          <w:bCs/>
          <w:i/>
          <w:iCs/>
        </w:rPr>
        <w:t xml:space="preserve">between non-contiguous CCs when collocated condition is met. </w:t>
      </w:r>
    </w:p>
    <w:p w14:paraId="7C314E0F" w14:textId="17FADFDF" w:rsidR="00473D8D" w:rsidRPr="00DA20E6" w:rsidRDefault="00C01A19" w:rsidP="001159F1">
      <w:r>
        <w:t xml:space="preserve">While this seems not compliant with what is agreed for intra-band non-contiguous CA as indicated in TR 36.823. As </w:t>
      </w:r>
      <w:r w:rsidR="00815ED9">
        <w:t>shown</w:t>
      </w:r>
      <w:r>
        <w:t xml:space="preserve"> in </w:t>
      </w:r>
      <w:r w:rsidR="00815ED9">
        <w:t>Section</w:t>
      </w:r>
      <w:r>
        <w:t xml:space="preserve"> </w:t>
      </w:r>
      <w:r w:rsidR="00815ED9">
        <w:t>6.2.3.1</w:t>
      </w:r>
      <w:r w:rsidR="004A21D7">
        <w:t xml:space="preserve"> (reproduced below),</w:t>
      </w:r>
      <w:r w:rsidR="00815ED9">
        <w:t xml:space="preserve"> t</w:t>
      </w:r>
      <w:r>
        <w:t>o support non-contiguous intra-b</w:t>
      </w:r>
      <w:r w:rsidR="00B8148D">
        <w:t xml:space="preserve">and CA, separate Rx chain is needed for each CC. Only the first LNA is shared between CCs </w:t>
      </w:r>
      <w:r w:rsidR="00815ED9">
        <w:t>and the signal will be divided and handled by different Rx chain after the signal division component. The motivation on this reference architecture is that</w:t>
      </w:r>
      <w:r w:rsidR="00DA20E6">
        <w:rPr>
          <w:rFonts w:hint="eastAsia"/>
        </w:rPr>
        <w:t xml:space="preserve"> </w:t>
      </w:r>
      <w:r w:rsidR="00DA20E6" w:rsidRPr="00DA20E6">
        <w:rPr>
          <w:rFonts w:hint="eastAsia"/>
        </w:rPr>
        <w:t>b</w:t>
      </w:r>
      <w:r w:rsidR="00DA20E6" w:rsidRPr="00DA20E6">
        <w:t>oth non-contiguous carriers should satisfy the Rel-8 ACS requirements</w:t>
      </w:r>
      <w:r w:rsidR="00DA20E6" w:rsidRPr="00DA20E6">
        <w:rPr>
          <w:rFonts w:hint="eastAsia"/>
        </w:rPr>
        <w:t xml:space="preserve"> for the in-GAP frequency range</w:t>
      </w:r>
      <w:r w:rsidR="00DA20E6" w:rsidRPr="00DA20E6">
        <w:t>.</w:t>
      </w:r>
    </w:p>
    <w:p w14:paraId="611ECFA2" w14:textId="4CAD3CB9" w:rsidR="00C01A19" w:rsidRPr="00C01A19" w:rsidRDefault="00C01A19" w:rsidP="001159F1">
      <w:r>
        <w:rPr>
          <w:noProof/>
        </w:rPr>
        <w:drawing>
          <wp:inline distT="0" distB="0" distL="0" distR="0" wp14:anchorId="6E1F1FAC" wp14:editId="07CDD0E4">
            <wp:extent cx="5976454" cy="3692268"/>
            <wp:effectExtent l="101600" t="88900" r="107315" b="118110"/>
            <wp:docPr id="12059933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527" cy="371393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821E98D" w14:textId="6CD4B4DF" w:rsidR="00DA20E6" w:rsidRPr="00AB7285" w:rsidRDefault="00DA20E6" w:rsidP="001159F1">
      <w:pPr>
        <w:rPr>
          <w:b/>
          <w:bCs/>
          <w:i/>
          <w:iCs/>
          <w:lang w:eastAsia="zh-CN"/>
        </w:rPr>
      </w:pPr>
      <w:r w:rsidRPr="00DA20E6">
        <w:rPr>
          <w:b/>
          <w:bCs/>
          <w:i/>
          <w:iCs/>
        </w:rPr>
        <w:t>Observation 2: Partially shared Rx RF architecture was assumed for non-contiguous intra-band CA as shown in Figure 6.2.3.1-1 in TR 36.823.</w:t>
      </w:r>
    </w:p>
    <w:p w14:paraId="30CB87C4" w14:textId="0CCFEBA6" w:rsidR="00376809" w:rsidRDefault="006C0347" w:rsidP="001159F1">
      <w:r>
        <w:t>There were some discussions on how to solve this issue based on [1,2,3] while non consensus was reached. The problem for the current architecture together with the agreed capability sets is that it is only</w:t>
      </w:r>
      <w:r w:rsidR="00DA20E6">
        <w:t xml:space="preserve"> </w:t>
      </w:r>
      <w:r w:rsidR="00376809">
        <w:t xml:space="preserve">workable when it is interference free at in-GAP frequency range. Otherwise, the </w:t>
      </w:r>
      <w:r>
        <w:t xml:space="preserve">RF reconfiguration to collocated condition for </w:t>
      </w:r>
      <w:r w:rsidR="00376809">
        <w:t xml:space="preserve">Rx chain sharing will result </w:t>
      </w:r>
      <w:r>
        <w:t xml:space="preserve">in </w:t>
      </w:r>
      <w:r w:rsidR="00376809">
        <w:t xml:space="preserve">performance degradation or even not workable depending on the interference level observed by the </w:t>
      </w:r>
      <w:r w:rsidR="00376809">
        <w:lastRenderedPageBreak/>
        <w:t xml:space="preserve">UE. </w:t>
      </w:r>
      <w:r>
        <w:t>But</w:t>
      </w:r>
      <w:r w:rsidR="00376809">
        <w:t xml:space="preserve"> the in-GAP interference is caused by another operator and not controllable.</w:t>
      </w:r>
      <w:r>
        <w:t xml:space="preserve"> There could be different options to solve this issue.</w:t>
      </w:r>
    </w:p>
    <w:p w14:paraId="75FDD577" w14:textId="7E41F8FA" w:rsidR="00376809" w:rsidRPr="00376809" w:rsidRDefault="00376809" w:rsidP="00376809">
      <w:r w:rsidRPr="00376809">
        <w:t>Option 1: Rediscuss the reference architecture for type 4 supporting both capability sets.</w:t>
      </w:r>
    </w:p>
    <w:p w14:paraId="2B10A6A8" w14:textId="552D85BA" w:rsidR="00376809" w:rsidRDefault="00376809" w:rsidP="00376809">
      <w:r w:rsidRPr="00376809">
        <w:t xml:space="preserve">Option 2: </w:t>
      </w:r>
      <w:r w:rsidR="006C0347">
        <w:t>Keep the current architecture unchanged, but do not require t</w:t>
      </w:r>
      <w:r w:rsidRPr="00376809">
        <w:t>ype 4 UE support</w:t>
      </w:r>
      <w:r w:rsidR="006C0347">
        <w:t>ing</w:t>
      </w:r>
      <w:r w:rsidRPr="00376809">
        <w:t xml:space="preserve"> reconfiguration to 8Rx type 1 capability</w:t>
      </w:r>
      <w:r w:rsidR="006C0347">
        <w:t>. i.e. type 4 UE only supports type 4 capability in non-collocated condition.</w:t>
      </w:r>
    </w:p>
    <w:p w14:paraId="276C526B" w14:textId="0BA60C97" w:rsidR="006C0347" w:rsidRDefault="006C0347" w:rsidP="006C0347">
      <w:pPr>
        <w:spacing w:after="0"/>
      </w:pPr>
      <w:r>
        <w:t>Option 3: Keep the current architecture and agree</w:t>
      </w:r>
      <w:r w:rsidR="00806084">
        <w:t>d</w:t>
      </w:r>
      <w:r>
        <w:t xml:space="preserve"> capability sets unchanged, add some assumption when RF reconfiguration is workable.</w:t>
      </w:r>
    </w:p>
    <w:p w14:paraId="280E3E99" w14:textId="500D52C3" w:rsidR="006C0347" w:rsidRPr="006C0347" w:rsidRDefault="006C0347" w:rsidP="006C0347">
      <w:pPr>
        <w:pStyle w:val="ListParagraph"/>
        <w:numPr>
          <w:ilvl w:val="0"/>
          <w:numId w:val="49"/>
        </w:numPr>
        <w:spacing w:after="180"/>
        <w:ind w:left="1570" w:firstLineChars="0" w:hanging="357"/>
        <w:rPr>
          <w:rFonts w:ascii="Times New Roman" w:hAnsi="Times New Roman" w:cs="Times New Roman"/>
          <w:sz w:val="20"/>
          <w:szCs w:val="20"/>
        </w:rPr>
      </w:pPr>
      <w:r w:rsidRPr="006C0347">
        <w:rPr>
          <w:rFonts w:ascii="Times New Roman" w:hAnsi="Times New Roman" w:cs="Times New Roman"/>
          <w:sz w:val="20"/>
          <w:szCs w:val="20"/>
        </w:rPr>
        <w:t>The drawback of this option is that it is still not a robust solution without s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6C0347">
        <w:rPr>
          <w:rFonts w:ascii="Times New Roman" w:hAnsi="Times New Roman" w:cs="Times New Roman"/>
          <w:sz w:val="20"/>
          <w:szCs w:val="20"/>
        </w:rPr>
        <w:t>udies.</w:t>
      </w:r>
    </w:p>
    <w:p w14:paraId="72477E78" w14:textId="7A5E45F4" w:rsidR="006C0347" w:rsidRPr="00376809" w:rsidRDefault="00376809" w:rsidP="00376809">
      <w:r w:rsidRPr="00376809">
        <w:t xml:space="preserve">Option 3: </w:t>
      </w:r>
      <w:r w:rsidR="00806084">
        <w:t>Keep the current architecture and agreed capability sets unchanged, have some analysis on</w:t>
      </w:r>
      <w:r w:rsidRPr="00376809">
        <w:t xml:space="preserve"> in-GAP interference to support type 4 UE reconfiguration.</w:t>
      </w:r>
    </w:p>
    <w:p w14:paraId="078BFA6D" w14:textId="132772C1" w:rsidR="00C545DA" w:rsidRPr="00AB7285" w:rsidRDefault="00376809" w:rsidP="001159F1">
      <w:pPr>
        <w:rPr>
          <w:b/>
          <w:bCs/>
          <w:i/>
          <w:iCs/>
        </w:rPr>
      </w:pPr>
      <w:r w:rsidRPr="00AB7285">
        <w:rPr>
          <w:b/>
          <w:bCs/>
          <w:i/>
          <w:iCs/>
        </w:rPr>
        <w:t xml:space="preserve">Proposal: RAN4 discuss </w:t>
      </w:r>
      <w:r w:rsidR="00806084">
        <w:rPr>
          <w:b/>
          <w:bCs/>
          <w:i/>
          <w:iCs/>
        </w:rPr>
        <w:t xml:space="preserve">how to solve the </w:t>
      </w:r>
      <w:proofErr w:type="spellStart"/>
      <w:r w:rsidR="00AB7285" w:rsidRPr="00AB7285">
        <w:rPr>
          <w:b/>
          <w:bCs/>
          <w:i/>
          <w:iCs/>
        </w:rPr>
        <w:t>the</w:t>
      </w:r>
      <w:proofErr w:type="spellEnd"/>
      <w:r w:rsidR="00AB7285" w:rsidRPr="00AB7285">
        <w:rPr>
          <w:b/>
          <w:bCs/>
          <w:i/>
          <w:iCs/>
        </w:rPr>
        <w:t xml:space="preserve"> identified issue for type 4 UE based on the following options.</w:t>
      </w:r>
    </w:p>
    <w:p w14:paraId="15403439" w14:textId="77777777" w:rsidR="00806084" w:rsidRPr="00806084" w:rsidRDefault="00806084" w:rsidP="00806084">
      <w:pPr>
        <w:ind w:left="852"/>
        <w:rPr>
          <w:b/>
          <w:bCs/>
          <w:i/>
          <w:iCs/>
        </w:rPr>
      </w:pPr>
      <w:r w:rsidRPr="00806084">
        <w:rPr>
          <w:b/>
          <w:bCs/>
          <w:i/>
          <w:iCs/>
        </w:rPr>
        <w:t>Option 1: Rediscuss the reference architecture for type 4 supporting both capability sets.</w:t>
      </w:r>
    </w:p>
    <w:p w14:paraId="5B201A17" w14:textId="77777777" w:rsidR="00806084" w:rsidRPr="00806084" w:rsidRDefault="00806084" w:rsidP="00806084">
      <w:pPr>
        <w:ind w:left="852"/>
        <w:rPr>
          <w:b/>
          <w:bCs/>
          <w:i/>
          <w:iCs/>
        </w:rPr>
      </w:pPr>
      <w:r w:rsidRPr="00806084">
        <w:rPr>
          <w:b/>
          <w:bCs/>
          <w:i/>
          <w:iCs/>
        </w:rPr>
        <w:t>Option 2: Keep the current architecture unchanged, but do not require type 4 UE supporting reconfiguration to 8Rx type 1 capability. i.e. type 4 UE only supports type 4 capability in non-collocated condition.</w:t>
      </w:r>
    </w:p>
    <w:p w14:paraId="7995C4B6" w14:textId="77777777" w:rsidR="00806084" w:rsidRPr="00806084" w:rsidRDefault="00806084" w:rsidP="00806084">
      <w:pPr>
        <w:spacing w:after="0"/>
        <w:ind w:left="852"/>
        <w:rPr>
          <w:b/>
          <w:bCs/>
          <w:i/>
          <w:iCs/>
        </w:rPr>
      </w:pPr>
      <w:r w:rsidRPr="00806084">
        <w:rPr>
          <w:b/>
          <w:bCs/>
          <w:i/>
          <w:iCs/>
        </w:rPr>
        <w:t>Option 3: Keep the current architecture and agreed capability sets unchanged, add some assumption when RF reconfiguration is workable.</w:t>
      </w:r>
    </w:p>
    <w:p w14:paraId="01A86A97" w14:textId="77777777" w:rsidR="00806084" w:rsidRPr="00806084" w:rsidRDefault="00806084" w:rsidP="00806084">
      <w:pPr>
        <w:pStyle w:val="ListParagraph"/>
        <w:numPr>
          <w:ilvl w:val="0"/>
          <w:numId w:val="49"/>
        </w:numPr>
        <w:spacing w:after="180"/>
        <w:ind w:left="2422" w:firstLineChars="0" w:hanging="357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06084">
        <w:rPr>
          <w:rFonts w:ascii="Times New Roman" w:hAnsi="Times New Roman" w:cs="Times New Roman"/>
          <w:b/>
          <w:bCs/>
          <w:i/>
          <w:iCs/>
          <w:sz w:val="20"/>
          <w:szCs w:val="20"/>
        </w:rPr>
        <w:t>The drawback of this option is that it is still not a robust solution without studies.</w:t>
      </w:r>
    </w:p>
    <w:p w14:paraId="350DC8B2" w14:textId="77777777" w:rsidR="00806084" w:rsidRPr="00806084" w:rsidRDefault="00806084" w:rsidP="00806084">
      <w:pPr>
        <w:ind w:left="852"/>
        <w:rPr>
          <w:b/>
          <w:bCs/>
          <w:i/>
          <w:iCs/>
        </w:rPr>
      </w:pPr>
      <w:r w:rsidRPr="00806084">
        <w:rPr>
          <w:b/>
          <w:bCs/>
          <w:i/>
          <w:iCs/>
        </w:rPr>
        <w:t>Option 3: Keep the current architecture and agreed capability sets unchanged, have some analysis on in-GAP interference to support type 4 UE reconfiguration.</w:t>
      </w:r>
    </w:p>
    <w:p w14:paraId="4C019C20" w14:textId="4F260B27" w:rsidR="009159A9" w:rsidRPr="00AB7285" w:rsidRDefault="009159A9" w:rsidP="009159A9">
      <w:pPr>
        <w:rPr>
          <w:b/>
          <w:bCs/>
          <w:i/>
          <w:iCs/>
        </w:rPr>
      </w:pPr>
      <w:r>
        <w:rPr>
          <w:b/>
          <w:bCs/>
          <w:i/>
          <w:iCs/>
        </w:rPr>
        <w:t>Observation 3: Same problem exists for type 2 UE given the assumption is the same between type 2 and type 4.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B206668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2C625B">
        <w:rPr>
          <w:lang w:eastAsia="zh-CN"/>
        </w:rPr>
        <w:t xml:space="preserve">view on </w:t>
      </w:r>
      <w:r w:rsidR="00AB7285">
        <w:rPr>
          <w:lang w:eastAsia="zh-CN"/>
        </w:rPr>
        <w:t xml:space="preserve">new identified issue related to </w:t>
      </w:r>
      <w:r w:rsidR="00AB7285" w:rsidRPr="00AB7285">
        <w:rPr>
          <w:lang w:eastAsia="zh-CN"/>
        </w:rPr>
        <w:t>type 4 UE reference architecture/capability</w:t>
      </w:r>
      <w:r w:rsidR="00AB7285">
        <w:rPr>
          <w:lang w:eastAsia="zh-CN"/>
        </w:rPr>
        <w:t>.</w:t>
      </w:r>
      <w:r w:rsidR="00BA3279">
        <w:rPr>
          <w:lang w:eastAsia="zh-CN"/>
        </w:rPr>
        <w:t xml:space="preserve"> The following </w:t>
      </w:r>
      <w:r w:rsidR="009A36B4">
        <w:rPr>
          <w:lang w:eastAsia="zh-CN"/>
        </w:rPr>
        <w:t xml:space="preserve">observation and </w:t>
      </w:r>
      <w:r w:rsidR="00BA3279">
        <w:rPr>
          <w:lang w:eastAsia="zh-CN"/>
        </w:rPr>
        <w:t>proposal are concluded</w:t>
      </w:r>
      <w:r w:rsidR="000537FA">
        <w:rPr>
          <w:lang w:eastAsia="zh-CN"/>
        </w:rPr>
        <w:t>.</w:t>
      </w:r>
    </w:p>
    <w:p w14:paraId="7FC2EA5E" w14:textId="77777777" w:rsidR="00806084" w:rsidRPr="00DA20E6" w:rsidRDefault="00806084" w:rsidP="00806084">
      <w:pPr>
        <w:rPr>
          <w:b/>
          <w:bCs/>
          <w:i/>
          <w:iCs/>
        </w:rPr>
      </w:pPr>
      <w:r w:rsidRPr="00DA20E6">
        <w:rPr>
          <w:b/>
          <w:bCs/>
          <w:i/>
          <w:iCs/>
        </w:rPr>
        <w:t xml:space="preserve">Observation 1: Type 4 UE assumes fully shared Rx chain </w:t>
      </w:r>
      <w:r>
        <w:rPr>
          <w:b/>
          <w:bCs/>
          <w:i/>
          <w:iCs/>
        </w:rPr>
        <w:t xml:space="preserve">RF architecture </w:t>
      </w:r>
      <w:r w:rsidRPr="00DA20E6">
        <w:rPr>
          <w:b/>
          <w:bCs/>
          <w:i/>
          <w:iCs/>
        </w:rPr>
        <w:t xml:space="preserve">between non-contiguous CCs when collocated condition is met. </w:t>
      </w:r>
    </w:p>
    <w:p w14:paraId="3478CB58" w14:textId="77777777" w:rsidR="00AB7285" w:rsidRPr="00AB7285" w:rsidRDefault="00AB7285" w:rsidP="00AB7285">
      <w:pPr>
        <w:rPr>
          <w:b/>
          <w:bCs/>
          <w:i/>
          <w:iCs/>
          <w:lang w:eastAsia="zh-CN"/>
        </w:rPr>
      </w:pPr>
      <w:r w:rsidRPr="00DA20E6">
        <w:rPr>
          <w:b/>
          <w:bCs/>
          <w:i/>
          <w:iCs/>
        </w:rPr>
        <w:t>Observation 2: Partially shared Rx RF architecture was assumed for non-contiguous intra-band CA as shown in Figure 6.2.3.1-1 in TR 36.823.</w:t>
      </w:r>
    </w:p>
    <w:p w14:paraId="3731111D" w14:textId="77777777" w:rsidR="00806084" w:rsidRPr="00AB7285" w:rsidRDefault="00806084" w:rsidP="00806084">
      <w:pPr>
        <w:rPr>
          <w:b/>
          <w:bCs/>
          <w:i/>
          <w:iCs/>
        </w:rPr>
      </w:pPr>
      <w:r w:rsidRPr="00AB7285">
        <w:rPr>
          <w:b/>
          <w:bCs/>
          <w:i/>
          <w:iCs/>
        </w:rPr>
        <w:t xml:space="preserve">Proposal: RAN4 discuss </w:t>
      </w:r>
      <w:r>
        <w:rPr>
          <w:b/>
          <w:bCs/>
          <w:i/>
          <w:iCs/>
        </w:rPr>
        <w:t xml:space="preserve">how to solve the </w:t>
      </w:r>
      <w:proofErr w:type="spellStart"/>
      <w:r w:rsidRPr="00AB7285">
        <w:rPr>
          <w:b/>
          <w:bCs/>
          <w:i/>
          <w:iCs/>
        </w:rPr>
        <w:t>the</w:t>
      </w:r>
      <w:proofErr w:type="spellEnd"/>
      <w:r w:rsidRPr="00AB7285">
        <w:rPr>
          <w:b/>
          <w:bCs/>
          <w:i/>
          <w:iCs/>
        </w:rPr>
        <w:t xml:space="preserve"> identified issue for type 4 UE based on the following options.</w:t>
      </w:r>
    </w:p>
    <w:p w14:paraId="706A564E" w14:textId="77777777" w:rsidR="00806084" w:rsidRPr="00806084" w:rsidRDefault="00806084" w:rsidP="00806084">
      <w:pPr>
        <w:ind w:left="852"/>
        <w:rPr>
          <w:b/>
          <w:bCs/>
          <w:i/>
          <w:iCs/>
        </w:rPr>
      </w:pPr>
      <w:r w:rsidRPr="00806084">
        <w:rPr>
          <w:b/>
          <w:bCs/>
          <w:i/>
          <w:iCs/>
        </w:rPr>
        <w:t>Option 1: Rediscuss the reference architecture for type 4 supporting both capability sets.</w:t>
      </w:r>
    </w:p>
    <w:p w14:paraId="6B3EC2B5" w14:textId="78B4A5F2" w:rsidR="00262874" w:rsidRDefault="00806084" w:rsidP="00262874">
      <w:pPr>
        <w:spacing w:after="0"/>
        <w:ind w:left="852"/>
        <w:rPr>
          <w:b/>
          <w:bCs/>
          <w:i/>
          <w:iCs/>
        </w:rPr>
      </w:pPr>
      <w:r w:rsidRPr="00806084">
        <w:rPr>
          <w:b/>
          <w:bCs/>
          <w:i/>
          <w:iCs/>
        </w:rPr>
        <w:t xml:space="preserve">Option 2: Keep the current architecture unchanged but do not require type 4 UE supporting reconfiguration to 8Rx type 1 capability. </w:t>
      </w:r>
    </w:p>
    <w:p w14:paraId="3A7DE732" w14:textId="236816C8" w:rsidR="00806084" w:rsidRPr="00262874" w:rsidRDefault="00806084" w:rsidP="00262874">
      <w:pPr>
        <w:pStyle w:val="ListParagraph"/>
        <w:numPr>
          <w:ilvl w:val="0"/>
          <w:numId w:val="49"/>
        </w:numPr>
        <w:spacing w:after="180"/>
        <w:ind w:left="2422" w:firstLineChars="0" w:hanging="357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62874">
        <w:rPr>
          <w:rFonts w:ascii="Times New Roman" w:hAnsi="Times New Roman" w:cs="Times New Roman"/>
          <w:b/>
          <w:bCs/>
          <w:i/>
          <w:iCs/>
          <w:sz w:val="20"/>
          <w:szCs w:val="20"/>
        </w:rPr>
        <w:t>i.e. type 4 UE only supports type 4 capability in non-collocated condition.</w:t>
      </w:r>
    </w:p>
    <w:p w14:paraId="0B1B428F" w14:textId="5538A23B" w:rsidR="00806084" w:rsidRPr="00806084" w:rsidRDefault="00806084" w:rsidP="00806084">
      <w:pPr>
        <w:spacing w:after="0"/>
        <w:ind w:left="852"/>
        <w:rPr>
          <w:b/>
          <w:bCs/>
          <w:i/>
          <w:iCs/>
        </w:rPr>
      </w:pPr>
      <w:r w:rsidRPr="00806084">
        <w:rPr>
          <w:b/>
          <w:bCs/>
          <w:i/>
          <w:iCs/>
        </w:rPr>
        <w:t>Option 3: Keep the current architecture and agreed capability sets unchanged</w:t>
      </w:r>
      <w:r w:rsidR="00262874">
        <w:rPr>
          <w:b/>
          <w:bCs/>
          <w:i/>
          <w:iCs/>
        </w:rPr>
        <w:t xml:space="preserve"> and </w:t>
      </w:r>
      <w:r w:rsidRPr="00806084">
        <w:rPr>
          <w:b/>
          <w:bCs/>
          <w:i/>
          <w:iCs/>
        </w:rPr>
        <w:t>add some assumption when RF reconfiguration is workable.</w:t>
      </w:r>
    </w:p>
    <w:p w14:paraId="2FD50FD0" w14:textId="77777777" w:rsidR="00806084" w:rsidRPr="00806084" w:rsidRDefault="00806084" w:rsidP="00806084">
      <w:pPr>
        <w:pStyle w:val="ListParagraph"/>
        <w:numPr>
          <w:ilvl w:val="0"/>
          <w:numId w:val="49"/>
        </w:numPr>
        <w:spacing w:after="180"/>
        <w:ind w:left="2422" w:firstLineChars="0" w:hanging="357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06084">
        <w:rPr>
          <w:rFonts w:ascii="Times New Roman" w:hAnsi="Times New Roman" w:cs="Times New Roman"/>
          <w:b/>
          <w:bCs/>
          <w:i/>
          <w:iCs/>
          <w:sz w:val="20"/>
          <w:szCs w:val="20"/>
        </w:rPr>
        <w:t>The drawback of this option is that it is still not a robust solution without studies.</w:t>
      </w:r>
    </w:p>
    <w:p w14:paraId="1BCC6A51" w14:textId="77777777" w:rsidR="00806084" w:rsidRPr="00806084" w:rsidRDefault="00806084" w:rsidP="00806084">
      <w:pPr>
        <w:ind w:left="852"/>
        <w:rPr>
          <w:b/>
          <w:bCs/>
          <w:i/>
          <w:iCs/>
        </w:rPr>
      </w:pPr>
      <w:r w:rsidRPr="00806084">
        <w:rPr>
          <w:b/>
          <w:bCs/>
          <w:i/>
          <w:iCs/>
        </w:rPr>
        <w:t>Option 3: Keep the current architecture and agreed capability sets unchanged, have some analysis on in-GAP interference to support type 4 UE reconfiguration.</w:t>
      </w:r>
    </w:p>
    <w:p w14:paraId="3D4B4E35" w14:textId="261958B9" w:rsidR="009159A9" w:rsidRPr="00996611" w:rsidRDefault="009159A9" w:rsidP="009159A9">
      <w:pPr>
        <w:rPr>
          <w:b/>
          <w:bCs/>
          <w:i/>
          <w:iCs/>
        </w:rPr>
      </w:pPr>
      <w:r>
        <w:rPr>
          <w:b/>
          <w:bCs/>
          <w:i/>
          <w:iCs/>
        </w:rPr>
        <w:t>Observation 3: Same problem exists for type 2 UE given the assumption is the same between type 2 and type 4.</w:t>
      </w:r>
    </w:p>
    <w:p w14:paraId="560AD0E1" w14:textId="7F5380E2" w:rsidR="00B02AE0" w:rsidRPr="002C625B" w:rsidRDefault="00B02AE0" w:rsidP="002C625B">
      <w:pPr>
        <w:pStyle w:val="Heading1"/>
        <w:rPr>
          <w:rFonts w:eastAsia="SimSun"/>
          <w:lang w:eastAsia="zh-CN"/>
        </w:rPr>
      </w:pPr>
      <w:r w:rsidRPr="002C625B">
        <w:rPr>
          <w:rFonts w:eastAsia="SimSun"/>
          <w:lang w:eastAsia="zh-CN"/>
        </w:rPr>
        <w:lastRenderedPageBreak/>
        <w:t>References</w:t>
      </w:r>
    </w:p>
    <w:p w14:paraId="246D453B" w14:textId="6A186474" w:rsidR="003329DA" w:rsidRDefault="003329DA" w:rsidP="003329DA">
      <w:pPr>
        <w:rPr>
          <w:lang w:eastAsia="zh-CN"/>
        </w:rPr>
      </w:pPr>
      <w:r>
        <w:rPr>
          <w:lang w:eastAsia="zh-CN"/>
        </w:rPr>
        <w:t xml:space="preserve">[1] R4-2414951, </w:t>
      </w:r>
      <w:r>
        <w:rPr>
          <w:rFonts w:cs="Arial"/>
          <w:sz w:val="22"/>
        </w:rPr>
        <w:t>Discussion on the referenced UE architecture table for non-collocated</w:t>
      </w:r>
      <w:r w:rsidRPr="00E94FCD">
        <w:rPr>
          <w:lang w:eastAsia="zh-CN"/>
        </w:rPr>
        <w:t>, RAN4#112</w:t>
      </w:r>
      <w:r>
        <w:rPr>
          <w:lang w:eastAsia="zh-CN"/>
        </w:rPr>
        <w:t>bis</w:t>
      </w:r>
      <w:r w:rsidRPr="00E94FCD">
        <w:rPr>
          <w:lang w:eastAsia="zh-CN"/>
        </w:rPr>
        <w:t xml:space="preserve">, </w:t>
      </w:r>
      <w:r>
        <w:rPr>
          <w:lang w:eastAsia="zh-CN"/>
        </w:rPr>
        <w:t>Samsung</w:t>
      </w:r>
    </w:p>
    <w:p w14:paraId="28E0A57F" w14:textId="59426609" w:rsidR="003329DA" w:rsidRDefault="003329DA" w:rsidP="003329DA">
      <w:pPr>
        <w:rPr>
          <w:lang w:eastAsia="zh-CN"/>
        </w:rPr>
      </w:pPr>
      <w:r>
        <w:rPr>
          <w:lang w:eastAsia="zh-CN"/>
        </w:rPr>
        <w:t>[</w:t>
      </w:r>
      <w:r w:rsidR="00FD21C1">
        <w:rPr>
          <w:lang w:eastAsia="zh-CN"/>
        </w:rPr>
        <w:t>2</w:t>
      </w:r>
      <w:r>
        <w:rPr>
          <w:lang w:eastAsia="zh-CN"/>
        </w:rPr>
        <w:t xml:space="preserve">] R4-2415514, </w:t>
      </w:r>
      <w:r w:rsidRPr="003329DA">
        <w:rPr>
          <w:lang w:eastAsia="zh-CN"/>
        </w:rPr>
        <w:t>On reference architecture and RF capability for type 4 UE</w:t>
      </w:r>
      <w:r>
        <w:rPr>
          <w:lang w:eastAsia="zh-CN"/>
        </w:rPr>
        <w:t xml:space="preserve">, </w:t>
      </w:r>
      <w:r w:rsidRPr="00E94FCD">
        <w:rPr>
          <w:lang w:eastAsia="zh-CN"/>
        </w:rPr>
        <w:t>RAN4#112</w:t>
      </w:r>
      <w:r w:rsidR="00FD21C1">
        <w:rPr>
          <w:lang w:eastAsia="zh-CN"/>
        </w:rPr>
        <w:t>bis</w:t>
      </w:r>
      <w:r w:rsidRPr="00E94FCD">
        <w:rPr>
          <w:lang w:eastAsia="zh-CN"/>
        </w:rPr>
        <w:t>, Apple</w:t>
      </w:r>
    </w:p>
    <w:p w14:paraId="38711EAB" w14:textId="337FB138" w:rsidR="003329DA" w:rsidRDefault="003329DA" w:rsidP="003329DA">
      <w:pPr>
        <w:rPr>
          <w:lang w:eastAsia="zh-CN"/>
        </w:rPr>
      </w:pPr>
      <w:r>
        <w:rPr>
          <w:lang w:eastAsia="zh-CN"/>
        </w:rPr>
        <w:t>[</w:t>
      </w:r>
      <w:r w:rsidR="00FD21C1">
        <w:rPr>
          <w:lang w:eastAsia="zh-CN"/>
        </w:rPr>
        <w:t>3</w:t>
      </w:r>
      <w:r>
        <w:rPr>
          <w:lang w:eastAsia="zh-CN"/>
        </w:rPr>
        <w:t xml:space="preserve">] R4-2416260, </w:t>
      </w:r>
      <w:r w:rsidR="00FD21C1" w:rsidRPr="00FD21C1">
        <w:rPr>
          <w:lang w:eastAsia="zh-CN"/>
        </w:rPr>
        <w:t>How to introduce UE types into the specifications and rectifying errors UE architecture types</w:t>
      </w:r>
      <w:r w:rsidRPr="00E94FCD">
        <w:rPr>
          <w:lang w:eastAsia="zh-CN"/>
        </w:rPr>
        <w:t>, RAN4#112</w:t>
      </w:r>
      <w:r w:rsidR="00FD21C1">
        <w:rPr>
          <w:lang w:eastAsia="zh-CN"/>
        </w:rPr>
        <w:t>bis, Huawei</w:t>
      </w:r>
    </w:p>
    <w:p w14:paraId="41884935" w14:textId="1ED9547D" w:rsidR="003329DA" w:rsidRDefault="00FD21C1" w:rsidP="00705345">
      <w:pPr>
        <w:rPr>
          <w:lang w:eastAsia="zh-CN"/>
        </w:rPr>
      </w:pPr>
      <w:r>
        <w:rPr>
          <w:lang w:eastAsia="zh-CN"/>
        </w:rPr>
        <w:t xml:space="preserve">[4] R4-2417115, </w:t>
      </w:r>
      <w:r w:rsidRPr="00FD21C1">
        <w:rPr>
          <w:lang w:eastAsia="zh-CN"/>
        </w:rPr>
        <w:t>WF on rest issues for intra-band non-collocated EN-DC/NR-CA, RAN4#112bis, KDDI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00089" w14:textId="77777777" w:rsidR="00744253" w:rsidRDefault="00744253">
      <w:r>
        <w:separator/>
      </w:r>
    </w:p>
  </w:endnote>
  <w:endnote w:type="continuationSeparator" w:id="0">
    <w:p w14:paraId="5165FF61" w14:textId="77777777" w:rsidR="00744253" w:rsidRDefault="0074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2237A" w14:textId="77777777" w:rsidR="00744253" w:rsidRDefault="00744253">
      <w:r>
        <w:separator/>
      </w:r>
    </w:p>
  </w:footnote>
  <w:footnote w:type="continuationSeparator" w:id="0">
    <w:p w14:paraId="051E0ABD" w14:textId="77777777" w:rsidR="00744253" w:rsidRDefault="0074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2557B7E"/>
    <w:multiLevelType w:val="hybridMultilevel"/>
    <w:tmpl w:val="CCB4C942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5F9081C"/>
    <w:multiLevelType w:val="hybridMultilevel"/>
    <w:tmpl w:val="C6AE7CEC"/>
    <w:lvl w:ilvl="0" w:tplc="4E9638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32"/>
  </w:num>
  <w:num w:numId="2" w16cid:durableId="2022120795">
    <w:abstractNumId w:val="12"/>
  </w:num>
  <w:num w:numId="3" w16cid:durableId="1743016714">
    <w:abstractNumId w:val="16"/>
  </w:num>
  <w:num w:numId="4" w16cid:durableId="936059377">
    <w:abstractNumId w:val="20"/>
  </w:num>
  <w:num w:numId="5" w16cid:durableId="238949770">
    <w:abstractNumId w:val="6"/>
  </w:num>
  <w:num w:numId="6" w16cid:durableId="1084885530">
    <w:abstractNumId w:val="28"/>
  </w:num>
  <w:num w:numId="7" w16cid:durableId="1615013665">
    <w:abstractNumId w:val="12"/>
  </w:num>
  <w:num w:numId="8" w16cid:durableId="825124775">
    <w:abstractNumId w:val="12"/>
  </w:num>
  <w:num w:numId="9" w16cid:durableId="781607879">
    <w:abstractNumId w:val="17"/>
  </w:num>
  <w:num w:numId="10" w16cid:durableId="200674332">
    <w:abstractNumId w:val="19"/>
  </w:num>
  <w:num w:numId="11" w16cid:durableId="2053767489">
    <w:abstractNumId w:val="24"/>
  </w:num>
  <w:num w:numId="12" w16cid:durableId="1876768467">
    <w:abstractNumId w:val="12"/>
  </w:num>
  <w:num w:numId="13" w16cid:durableId="1274895905">
    <w:abstractNumId w:val="5"/>
  </w:num>
  <w:num w:numId="14" w16cid:durableId="620963921">
    <w:abstractNumId w:val="15"/>
  </w:num>
  <w:num w:numId="15" w16cid:durableId="1056127646">
    <w:abstractNumId w:val="12"/>
  </w:num>
  <w:num w:numId="16" w16cid:durableId="224801515">
    <w:abstractNumId w:val="12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31"/>
  </w:num>
  <w:num w:numId="21" w16cid:durableId="217399179">
    <w:abstractNumId w:val="4"/>
  </w:num>
  <w:num w:numId="22" w16cid:durableId="244195586">
    <w:abstractNumId w:val="11"/>
  </w:num>
  <w:num w:numId="23" w16cid:durableId="804546034">
    <w:abstractNumId w:val="29"/>
  </w:num>
  <w:num w:numId="24" w16cid:durableId="1115826582">
    <w:abstractNumId w:val="12"/>
  </w:num>
  <w:num w:numId="25" w16cid:durableId="1266156912">
    <w:abstractNumId w:val="12"/>
  </w:num>
  <w:num w:numId="26" w16cid:durableId="718945102">
    <w:abstractNumId w:val="12"/>
  </w:num>
  <w:num w:numId="27" w16cid:durableId="608857322">
    <w:abstractNumId w:val="13"/>
  </w:num>
  <w:num w:numId="28" w16cid:durableId="46758282">
    <w:abstractNumId w:val="14"/>
  </w:num>
  <w:num w:numId="29" w16cid:durableId="1595867779">
    <w:abstractNumId w:val="30"/>
  </w:num>
  <w:num w:numId="30" w16cid:durableId="411972842">
    <w:abstractNumId w:val="21"/>
  </w:num>
  <w:num w:numId="31" w16cid:durableId="333605945">
    <w:abstractNumId w:val="12"/>
  </w:num>
  <w:num w:numId="32" w16cid:durableId="29648963">
    <w:abstractNumId w:val="10"/>
  </w:num>
  <w:num w:numId="33" w16cid:durableId="1410076450">
    <w:abstractNumId w:val="12"/>
  </w:num>
  <w:num w:numId="34" w16cid:durableId="130176090">
    <w:abstractNumId w:val="12"/>
  </w:num>
  <w:num w:numId="35" w16cid:durableId="1187790019">
    <w:abstractNumId w:val="12"/>
  </w:num>
  <w:num w:numId="36" w16cid:durableId="991981165">
    <w:abstractNumId w:val="22"/>
  </w:num>
  <w:num w:numId="37" w16cid:durableId="637800717">
    <w:abstractNumId w:val="27"/>
  </w:num>
  <w:num w:numId="38" w16cid:durableId="240988415">
    <w:abstractNumId w:val="33"/>
  </w:num>
  <w:num w:numId="39" w16cid:durableId="592054345">
    <w:abstractNumId w:val="9"/>
  </w:num>
  <w:num w:numId="40" w16cid:durableId="1563174193">
    <w:abstractNumId w:val="12"/>
  </w:num>
  <w:num w:numId="41" w16cid:durableId="949893149">
    <w:abstractNumId w:val="7"/>
  </w:num>
  <w:num w:numId="42" w16cid:durableId="1679503603">
    <w:abstractNumId w:val="12"/>
  </w:num>
  <w:num w:numId="43" w16cid:durableId="1121849933">
    <w:abstractNumId w:val="3"/>
  </w:num>
  <w:num w:numId="44" w16cid:durableId="1845129738">
    <w:abstractNumId w:val="26"/>
  </w:num>
  <w:num w:numId="45" w16cid:durableId="1926256031">
    <w:abstractNumId w:val="12"/>
  </w:num>
  <w:num w:numId="46" w16cid:durableId="1122528944">
    <w:abstractNumId w:val="25"/>
  </w:num>
  <w:num w:numId="47" w16cid:durableId="1263293790">
    <w:abstractNumId w:val="23"/>
  </w:num>
  <w:num w:numId="48" w16cid:durableId="77483086">
    <w:abstractNumId w:val="8"/>
  </w:num>
  <w:num w:numId="49" w16cid:durableId="282928134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0B5B"/>
    <w:rsid w:val="00031165"/>
    <w:rsid w:val="000315B9"/>
    <w:rsid w:val="00031CC0"/>
    <w:rsid w:val="00032561"/>
    <w:rsid w:val="000326E2"/>
    <w:rsid w:val="0003397A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307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17BD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A5F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59F3"/>
    <w:rsid w:val="0018686E"/>
    <w:rsid w:val="0018689E"/>
    <w:rsid w:val="00186918"/>
    <w:rsid w:val="001874A3"/>
    <w:rsid w:val="001878F6"/>
    <w:rsid w:val="00187B6A"/>
    <w:rsid w:val="001925EA"/>
    <w:rsid w:val="00192CF8"/>
    <w:rsid w:val="001933B6"/>
    <w:rsid w:val="00193508"/>
    <w:rsid w:val="00193752"/>
    <w:rsid w:val="00195164"/>
    <w:rsid w:val="00195247"/>
    <w:rsid w:val="0019595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B34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2A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874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0D13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A7BC4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25B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99D"/>
    <w:rsid w:val="00302FC2"/>
    <w:rsid w:val="00303418"/>
    <w:rsid w:val="00304F87"/>
    <w:rsid w:val="0030598F"/>
    <w:rsid w:val="00305BD8"/>
    <w:rsid w:val="00306786"/>
    <w:rsid w:val="00306A71"/>
    <w:rsid w:val="00306F73"/>
    <w:rsid w:val="00307585"/>
    <w:rsid w:val="00307748"/>
    <w:rsid w:val="0031042D"/>
    <w:rsid w:val="00310844"/>
    <w:rsid w:val="00310A1E"/>
    <w:rsid w:val="003112D8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9DA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AC5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809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450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0E96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43D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EC2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3D8D"/>
    <w:rsid w:val="0047518D"/>
    <w:rsid w:val="0047795F"/>
    <w:rsid w:val="004819D9"/>
    <w:rsid w:val="00481C3C"/>
    <w:rsid w:val="00482EA7"/>
    <w:rsid w:val="004835A3"/>
    <w:rsid w:val="00483D51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9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1D7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ECD"/>
    <w:rsid w:val="004C7F29"/>
    <w:rsid w:val="004D0792"/>
    <w:rsid w:val="004D0D39"/>
    <w:rsid w:val="004D1D66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568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37EFE"/>
    <w:rsid w:val="00541579"/>
    <w:rsid w:val="005429F6"/>
    <w:rsid w:val="00542C10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0AB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583"/>
    <w:rsid w:val="006B5BDC"/>
    <w:rsid w:val="006B65E5"/>
    <w:rsid w:val="006B77EA"/>
    <w:rsid w:val="006C0347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253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2A1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1E39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4A2A"/>
    <w:rsid w:val="00804EC6"/>
    <w:rsid w:val="00805355"/>
    <w:rsid w:val="00805B99"/>
    <w:rsid w:val="00805D18"/>
    <w:rsid w:val="00806084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5ED9"/>
    <w:rsid w:val="008169B3"/>
    <w:rsid w:val="00817033"/>
    <w:rsid w:val="00817267"/>
    <w:rsid w:val="00817539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5F9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745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5FD1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9A9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1F7F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5EA3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56"/>
    <w:rsid w:val="00993D71"/>
    <w:rsid w:val="00994B39"/>
    <w:rsid w:val="009961C4"/>
    <w:rsid w:val="00996611"/>
    <w:rsid w:val="009967F4"/>
    <w:rsid w:val="00996A33"/>
    <w:rsid w:val="00997E8B"/>
    <w:rsid w:val="009A0322"/>
    <w:rsid w:val="009A08C9"/>
    <w:rsid w:val="009A13EE"/>
    <w:rsid w:val="009A2369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7DD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0A4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285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68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34"/>
    <w:rsid w:val="00B0658C"/>
    <w:rsid w:val="00B07493"/>
    <w:rsid w:val="00B07565"/>
    <w:rsid w:val="00B100C4"/>
    <w:rsid w:val="00B10A3C"/>
    <w:rsid w:val="00B10B65"/>
    <w:rsid w:val="00B10E13"/>
    <w:rsid w:val="00B1398E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15F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8D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4B02"/>
    <w:rsid w:val="00B85326"/>
    <w:rsid w:val="00B853A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8E7"/>
    <w:rsid w:val="00BF3DD1"/>
    <w:rsid w:val="00BF4572"/>
    <w:rsid w:val="00BF5534"/>
    <w:rsid w:val="00BF6B8A"/>
    <w:rsid w:val="00BF720B"/>
    <w:rsid w:val="00BF7F4B"/>
    <w:rsid w:val="00C0008A"/>
    <w:rsid w:val="00C00352"/>
    <w:rsid w:val="00C01A19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6902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E23"/>
    <w:rsid w:val="00C533B0"/>
    <w:rsid w:val="00C545D2"/>
    <w:rsid w:val="00C545DA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3C2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50C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4E2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92F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0EC9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0E6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3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8D9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5EAF"/>
    <w:rsid w:val="00E8639A"/>
    <w:rsid w:val="00E87B44"/>
    <w:rsid w:val="00E90341"/>
    <w:rsid w:val="00E9034B"/>
    <w:rsid w:val="00E909A1"/>
    <w:rsid w:val="00E90E4D"/>
    <w:rsid w:val="00E9301B"/>
    <w:rsid w:val="00E94169"/>
    <w:rsid w:val="00E94FCD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DE6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1F92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6E3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1C1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99FF5C-53BA-3140-9C56-DC077C79C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2</TotalTime>
  <Pages>4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4</cp:revision>
  <cp:lastPrinted>2010-01-07T02:23:00Z</cp:lastPrinted>
  <dcterms:created xsi:type="dcterms:W3CDTF">2024-11-07T08:39:00Z</dcterms:created>
  <dcterms:modified xsi:type="dcterms:W3CDTF">2024-11-08T20:51:00Z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